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9646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Nicholas RYDER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591F470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Swaffham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Norfolk. Bottle maker.</w:t>
      </w:r>
    </w:p>
    <w:p w14:paraId="5B5B5403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9B2E36F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ECC0C31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David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trespass and assault against him.</w:t>
      </w:r>
    </w:p>
    <w:p w14:paraId="34FC78BC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4B0A255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7506F26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3C4B73C" w14:textId="77777777" w:rsidR="002206BB" w:rsidRDefault="002206BB" w:rsidP="002206B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 February 2022</w:t>
      </w:r>
    </w:p>
    <w:p w14:paraId="11EF0A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C529" w14:textId="77777777" w:rsidR="002206BB" w:rsidRDefault="002206BB" w:rsidP="009139A6">
      <w:r>
        <w:separator/>
      </w:r>
    </w:p>
  </w:endnote>
  <w:endnote w:type="continuationSeparator" w:id="0">
    <w:p w14:paraId="0FCBE597" w14:textId="77777777" w:rsidR="002206BB" w:rsidRDefault="002206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4E5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9B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FF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9C5B8" w14:textId="77777777" w:rsidR="002206BB" w:rsidRDefault="002206BB" w:rsidP="009139A6">
      <w:r>
        <w:separator/>
      </w:r>
    </w:p>
  </w:footnote>
  <w:footnote w:type="continuationSeparator" w:id="0">
    <w:p w14:paraId="464FA046" w14:textId="77777777" w:rsidR="002206BB" w:rsidRDefault="002206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27C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615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AFD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6BB"/>
    <w:rsid w:val="000666E0"/>
    <w:rsid w:val="002206B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0A021"/>
  <w15:chartTrackingRefBased/>
  <w15:docId w15:val="{64EB59E5-FC92-4AD3-856A-BB3314979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06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2022-03-06T09:51:00Z</dcterms:created>
  <dcterms:modified xsi:type="dcterms:W3CDTF">2022-03-06T09:52:00Z</dcterms:modified>
</cp:coreProperties>
</file>